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1E056" w14:textId="77777777" w:rsidR="0058404C" w:rsidRDefault="0058404C" w:rsidP="00584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de RAMSDEN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fl.1421)</w:t>
      </w:r>
    </w:p>
    <w:p w14:paraId="4A680FF8" w14:textId="77777777" w:rsidR="0058404C" w:rsidRDefault="0058404C" w:rsidP="00584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Abbot of Eynsham Abbey.</w:t>
      </w:r>
    </w:p>
    <w:p w14:paraId="153976F0" w14:textId="77777777" w:rsidR="0058404C" w:rsidRDefault="0058404C" w:rsidP="0058404C">
      <w:pPr>
        <w:pStyle w:val="NoSpacing"/>
        <w:rPr>
          <w:rFonts w:cs="Times New Roman"/>
          <w:szCs w:val="24"/>
        </w:rPr>
      </w:pPr>
    </w:p>
    <w:p w14:paraId="5894807F" w14:textId="77777777" w:rsidR="0058404C" w:rsidRDefault="0058404C" w:rsidP="0058404C">
      <w:pPr>
        <w:pStyle w:val="NoSpacing"/>
        <w:rPr>
          <w:rFonts w:cs="Times New Roman"/>
          <w:szCs w:val="24"/>
        </w:rPr>
      </w:pPr>
    </w:p>
    <w:p w14:paraId="54126186" w14:textId="77777777" w:rsidR="0058404C" w:rsidRDefault="0058404C" w:rsidP="00584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1421</w:t>
      </w:r>
      <w:r>
        <w:rPr>
          <w:rFonts w:cs="Times New Roman"/>
          <w:szCs w:val="24"/>
        </w:rPr>
        <w:tab/>
        <w:t xml:space="preserve">He made a plaint of trespass, fishing and taking against Thomas </w:t>
      </w:r>
      <w:proofErr w:type="spellStart"/>
      <w:r>
        <w:rPr>
          <w:rFonts w:cs="Times New Roman"/>
          <w:szCs w:val="24"/>
        </w:rPr>
        <w:t>Shether</w:t>
      </w:r>
      <w:proofErr w:type="spellEnd"/>
      <w:r>
        <w:rPr>
          <w:rFonts w:cs="Times New Roman"/>
          <w:szCs w:val="24"/>
        </w:rPr>
        <w:t>(q.v.)</w:t>
      </w:r>
    </w:p>
    <w:p w14:paraId="60344644" w14:textId="77777777" w:rsidR="0058404C" w:rsidRDefault="0058404C" w:rsidP="00584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John </w:t>
      </w:r>
      <w:proofErr w:type="spellStart"/>
      <w:r>
        <w:rPr>
          <w:rFonts w:cs="Times New Roman"/>
          <w:szCs w:val="24"/>
        </w:rPr>
        <w:t>Shether</w:t>
      </w:r>
      <w:proofErr w:type="spellEnd"/>
      <w:r>
        <w:rPr>
          <w:rFonts w:cs="Times New Roman"/>
          <w:szCs w:val="24"/>
        </w:rPr>
        <w:t xml:space="preserve">(q.v.), both of Kirtlington, </w:t>
      </w:r>
      <w:proofErr w:type="spellStart"/>
      <w:r>
        <w:rPr>
          <w:rFonts w:cs="Times New Roman"/>
          <w:szCs w:val="24"/>
        </w:rPr>
        <w:t>Ofordshire</w:t>
      </w:r>
      <w:proofErr w:type="spellEnd"/>
      <w:r>
        <w:rPr>
          <w:rFonts w:cs="Times New Roman"/>
          <w:szCs w:val="24"/>
        </w:rPr>
        <w:t>, sheath makers.</w:t>
      </w:r>
    </w:p>
    <w:p w14:paraId="507890D1" w14:textId="77777777" w:rsidR="0058404C" w:rsidRDefault="0058404C" w:rsidP="00584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330F7">
          <w:rPr>
            <w:rStyle w:val="Hyperlink"/>
            <w:rFonts w:cs="Times New Roman"/>
            <w:szCs w:val="24"/>
          </w:rPr>
          <w:t>https://waalt.uh.edu/index.php/CP40/641:_A-J</w:t>
        </w:r>
      </w:hyperlink>
      <w:r>
        <w:rPr>
          <w:rFonts w:cs="Times New Roman"/>
          <w:szCs w:val="24"/>
        </w:rPr>
        <w:t xml:space="preserve"> )</w:t>
      </w:r>
    </w:p>
    <w:p w14:paraId="3C589444" w14:textId="77777777" w:rsidR="0058404C" w:rsidRDefault="0058404C" w:rsidP="0058404C">
      <w:pPr>
        <w:pStyle w:val="NoSpacing"/>
        <w:rPr>
          <w:rFonts w:cs="Times New Roman"/>
          <w:szCs w:val="24"/>
        </w:rPr>
      </w:pPr>
    </w:p>
    <w:p w14:paraId="2D3CD596" w14:textId="77777777" w:rsidR="0058404C" w:rsidRDefault="0058404C" w:rsidP="0058404C">
      <w:pPr>
        <w:pStyle w:val="NoSpacing"/>
        <w:rPr>
          <w:rFonts w:cs="Times New Roman"/>
          <w:szCs w:val="24"/>
        </w:rPr>
      </w:pPr>
    </w:p>
    <w:p w14:paraId="11DAB004" w14:textId="77777777" w:rsidR="0058404C" w:rsidRDefault="0058404C" w:rsidP="005840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April 2024</w:t>
      </w:r>
    </w:p>
    <w:p w14:paraId="14E608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290A7" w14:textId="77777777" w:rsidR="0058404C" w:rsidRDefault="0058404C" w:rsidP="009139A6">
      <w:r>
        <w:separator/>
      </w:r>
    </w:p>
  </w:endnote>
  <w:endnote w:type="continuationSeparator" w:id="0">
    <w:p w14:paraId="60F3EC7D" w14:textId="77777777" w:rsidR="0058404C" w:rsidRDefault="005840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E1C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AFC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78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981A3" w14:textId="77777777" w:rsidR="0058404C" w:rsidRDefault="0058404C" w:rsidP="009139A6">
      <w:r>
        <w:separator/>
      </w:r>
    </w:p>
  </w:footnote>
  <w:footnote w:type="continuationSeparator" w:id="0">
    <w:p w14:paraId="6DAF0B49" w14:textId="77777777" w:rsidR="0058404C" w:rsidRDefault="005840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A73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827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B87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04C"/>
    <w:rsid w:val="000666E0"/>
    <w:rsid w:val="002510B7"/>
    <w:rsid w:val="00270799"/>
    <w:rsid w:val="0058404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B83C9"/>
  <w15:chartTrackingRefBased/>
  <w15:docId w15:val="{07EB406E-8DD4-4B1A-85FB-3C8636F9A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840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2024-04-24T15:48:00Z</dcterms:created>
  <dcterms:modified xsi:type="dcterms:W3CDTF">2024-04-24T15:48:00Z</dcterms:modified>
</cp:coreProperties>
</file>